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7633" w14:textId="77777777" w:rsidR="00FB5530" w:rsidRDefault="00FB5530" w:rsidP="00FB5530">
      <w:pPr>
        <w:tabs>
          <w:tab w:val="left" w:pos="2520"/>
        </w:tabs>
      </w:pPr>
    </w:p>
    <w:p w14:paraId="1885436B" w14:textId="77777777" w:rsidR="00B23681" w:rsidRDefault="00B23681" w:rsidP="00B23681"/>
    <w:p w14:paraId="4B781EE3" w14:textId="77777777" w:rsidR="00B23681" w:rsidRDefault="00B23681" w:rsidP="00B23681"/>
    <w:p w14:paraId="5A45BB16" w14:textId="55F0FCC4" w:rsidR="00B23681" w:rsidRPr="00565F2C" w:rsidRDefault="006D6199" w:rsidP="00B23681">
      <w:pPr>
        <w:pStyle w:val="Overskrift1"/>
        <w:rPr>
          <w:rFonts w:ascii="Oslo Sans Office" w:hAnsi="Oslo Sans Office"/>
          <w:b/>
          <w:color w:val="auto"/>
        </w:rPr>
      </w:pPr>
      <w:r>
        <w:rPr>
          <w:rFonts w:ascii="Oslo Sans Office" w:hAnsi="Oslo Sans Office"/>
          <w:b/>
          <w:bCs/>
          <w:color w:val="auto"/>
        </w:rPr>
        <w:t xml:space="preserve">Bilag 5 - </w:t>
      </w:r>
      <w:r w:rsidR="00B23681" w:rsidRPr="1857C667">
        <w:rPr>
          <w:rFonts w:ascii="Oslo Sans Office" w:hAnsi="Oslo Sans Office"/>
          <w:b/>
          <w:bCs/>
          <w:color w:val="auto"/>
        </w:rPr>
        <w:t>Oslo kommunes strategiske målsetting innen bærekraftig mat</w:t>
      </w:r>
    </w:p>
    <w:p w14:paraId="01E07CDE" w14:textId="5DA317B5" w:rsidR="1857C667" w:rsidRDefault="1857C667" w:rsidP="1857C667">
      <w:pPr>
        <w:spacing w:line="276" w:lineRule="auto"/>
        <w:rPr>
          <w:rFonts w:ascii="Oslo Sans Office" w:hAnsi="Oslo Sans Office"/>
          <w:sz w:val="20"/>
          <w:szCs w:val="20"/>
        </w:rPr>
      </w:pPr>
    </w:p>
    <w:p w14:paraId="44AE8E93" w14:textId="361A3AC8" w:rsidR="4378CBE7" w:rsidRDefault="596C73CB" w:rsidP="1857C667">
      <w:pPr>
        <w:spacing w:line="276" w:lineRule="auto"/>
        <w:rPr>
          <w:rFonts w:ascii="Oslo Sans Office" w:hAnsi="Oslo Sans Office"/>
          <w:sz w:val="20"/>
          <w:szCs w:val="20"/>
        </w:rPr>
      </w:pPr>
      <w:r w:rsidRPr="047DA097">
        <w:rPr>
          <w:rFonts w:ascii="Oslo Sans Office" w:hAnsi="Oslo Sans Office"/>
          <w:sz w:val="20"/>
          <w:szCs w:val="20"/>
        </w:rPr>
        <w:t>Oslo kommune har</w:t>
      </w:r>
      <w:r w:rsidR="26507EAC" w:rsidRPr="047DA097">
        <w:rPr>
          <w:rFonts w:ascii="Oslo Sans Office" w:hAnsi="Oslo Sans Office"/>
          <w:sz w:val="20"/>
          <w:szCs w:val="20"/>
        </w:rPr>
        <w:t xml:space="preserve"> vedtatt</w:t>
      </w:r>
      <w:r w:rsidRPr="047DA097">
        <w:rPr>
          <w:rFonts w:ascii="Oslo Sans Office" w:hAnsi="Oslo Sans Office"/>
          <w:sz w:val="20"/>
          <w:szCs w:val="20"/>
        </w:rPr>
        <w:t xml:space="preserve"> en </w:t>
      </w:r>
      <w:hyperlink r:id="rId12">
        <w:r w:rsidR="0089524E">
          <w:rPr>
            <w:rStyle w:val="Hyperkobling"/>
            <w:rFonts w:ascii="Oslo Sans Office" w:hAnsi="Oslo Sans Office"/>
            <w:sz w:val="20"/>
            <w:szCs w:val="20"/>
          </w:rPr>
          <w:t>H</w:t>
        </w:r>
        <w:r w:rsidRPr="047DA097">
          <w:rPr>
            <w:rStyle w:val="Hyperkobling"/>
            <w:rFonts w:ascii="Oslo Sans Office" w:hAnsi="Oslo Sans Office"/>
            <w:sz w:val="20"/>
            <w:szCs w:val="20"/>
          </w:rPr>
          <w:t>andlingsplan for bærekraftig, sunn og mer plantebasert mat</w:t>
        </w:r>
        <w:r w:rsidR="22B26160" w:rsidRPr="047DA097">
          <w:rPr>
            <w:rStyle w:val="Hyperkobling"/>
            <w:rFonts w:ascii="Oslo Sans Office" w:hAnsi="Oslo Sans Office"/>
            <w:sz w:val="20"/>
            <w:szCs w:val="20"/>
          </w:rPr>
          <w:t xml:space="preserve"> </w:t>
        </w:r>
        <w:r w:rsidR="00D64B1D">
          <w:rPr>
            <w:rStyle w:val="Hyperkobling"/>
            <w:rFonts w:ascii="Oslo Sans Office" w:hAnsi="Oslo Sans Office"/>
            <w:sz w:val="20"/>
            <w:szCs w:val="20"/>
          </w:rPr>
          <w:t xml:space="preserve">for </w:t>
        </w:r>
        <w:r w:rsidR="22B26160" w:rsidRPr="047DA097">
          <w:rPr>
            <w:rStyle w:val="Hyperkobling"/>
            <w:rFonts w:ascii="Oslo Sans Office" w:hAnsi="Oslo Sans Office"/>
            <w:sz w:val="20"/>
            <w:szCs w:val="20"/>
          </w:rPr>
          <w:t>2023-2030</w:t>
        </w:r>
      </w:hyperlink>
      <w:r w:rsidR="00A42C87">
        <w:t xml:space="preserve"> </w:t>
      </w:r>
      <w:r w:rsidR="00A42C87" w:rsidRPr="00A42C87">
        <w:rPr>
          <w:sz w:val="20"/>
          <w:szCs w:val="20"/>
        </w:rPr>
        <w:t xml:space="preserve">(Byrådssak 1086/23) </w:t>
      </w:r>
      <w:r w:rsidRPr="00A42C87">
        <w:rPr>
          <w:rFonts w:ascii="Oslo Sans Office" w:hAnsi="Oslo Sans Office"/>
          <w:sz w:val="20"/>
          <w:szCs w:val="20"/>
        </w:rPr>
        <w:t xml:space="preserve">som gjelder for alle kommunens virksomheter og tjenestesteder. </w:t>
      </w:r>
      <w:r w:rsidR="03B71FD3" w:rsidRPr="00A42C87">
        <w:rPr>
          <w:rFonts w:ascii="Oslo Sans Office" w:hAnsi="Oslo Sans Office"/>
          <w:sz w:val="20"/>
          <w:szCs w:val="20"/>
        </w:rPr>
        <w:t>Handlingsplanen har som</w:t>
      </w:r>
      <w:r w:rsidR="03B71FD3" w:rsidRPr="1857C667">
        <w:rPr>
          <w:rFonts w:ascii="Oslo Sans Office" w:hAnsi="Oslo Sans Office"/>
          <w:sz w:val="20"/>
          <w:szCs w:val="20"/>
        </w:rPr>
        <w:t xml:space="preserve"> hovedmål at Oslo kommunes matforbruk bidrar til god folkehelse og dyrevelferd, samtidig som indirekte klimagassutslipp og negative konsekvenser for miljø og samfunn er betydelig redusert. Med sunn mat menes et kosthold i tråd med Helsedirektoratets kostråd</w:t>
      </w:r>
      <w:r w:rsidR="7C40A83F" w:rsidRPr="1857C667">
        <w:rPr>
          <w:rFonts w:ascii="Oslo Sans Office" w:hAnsi="Oslo Sans Office"/>
          <w:sz w:val="20"/>
          <w:szCs w:val="20"/>
        </w:rPr>
        <w:t>. M</w:t>
      </w:r>
      <w:r w:rsidR="03B71FD3" w:rsidRPr="1857C667">
        <w:rPr>
          <w:rFonts w:ascii="Oslo Sans Office" w:hAnsi="Oslo Sans Office"/>
          <w:sz w:val="20"/>
          <w:szCs w:val="20"/>
        </w:rPr>
        <w:t>ed god dyrevelferd menes at de produktene som kommunen anskaffer enten skal være uten animalsk innhold, eller at de animalske produktene er fra dyr som har hatt et best mulig liv.</w:t>
      </w:r>
    </w:p>
    <w:p w14:paraId="35A83B15" w14:textId="3EB4682F" w:rsidR="4378CBE7" w:rsidRDefault="60FB50F7" w:rsidP="1857C667">
      <w:pPr>
        <w:spacing w:line="276" w:lineRule="auto"/>
        <w:rPr>
          <w:rFonts w:ascii="Oslo Sans Office" w:hAnsi="Oslo Sans Office"/>
          <w:color w:val="FF0000"/>
          <w:sz w:val="20"/>
          <w:szCs w:val="20"/>
        </w:rPr>
      </w:pPr>
      <w:r w:rsidRPr="3C9DBA24">
        <w:rPr>
          <w:rFonts w:ascii="Oslo Sans Office" w:hAnsi="Oslo Sans Office"/>
          <w:sz w:val="20"/>
          <w:szCs w:val="20"/>
        </w:rPr>
        <w:t xml:space="preserve">Strategisk arbeid med anskaffelser er et viktig virkemiddel for at Oslo kommune skal oppnå målet om bærekraftig mat </w:t>
      </w:r>
      <w:r w:rsidR="19F9A324" w:rsidRPr="3C9DBA24">
        <w:rPr>
          <w:rFonts w:ascii="Oslo Sans Office" w:hAnsi="Oslo Sans Office"/>
          <w:sz w:val="20"/>
          <w:szCs w:val="20"/>
        </w:rPr>
        <w:t>i kommunen.</w:t>
      </w:r>
      <w:r w:rsidR="1FCCE4E0" w:rsidRPr="3C9DBA24">
        <w:rPr>
          <w:rFonts w:ascii="Oslo Sans Office" w:hAnsi="Oslo Sans Office"/>
          <w:sz w:val="20"/>
          <w:szCs w:val="20"/>
        </w:rPr>
        <w:t xml:space="preserve"> Økonomi- og forvaltningsetaten (OKF) har ansvaret for offentlige anskaffelser og kommunens samkjøpsavtaler. OKF er koordinator, pådriver og tilrettelegger for arbeid med bærekraftig mat i Oslo kommune. </w:t>
      </w:r>
    </w:p>
    <w:p w14:paraId="782FC633" w14:textId="4886D716" w:rsidR="1857C667" w:rsidRDefault="1857C667" w:rsidP="1857C667">
      <w:pPr>
        <w:spacing w:line="276" w:lineRule="auto"/>
        <w:rPr>
          <w:rFonts w:ascii="Oslo Sans Office" w:hAnsi="Oslo Sans Office"/>
          <w:sz w:val="20"/>
          <w:szCs w:val="20"/>
        </w:rPr>
      </w:pPr>
    </w:p>
    <w:p w14:paraId="38E66391" w14:textId="0D640FC9" w:rsidR="00B23681" w:rsidRPr="00565F2C" w:rsidRDefault="00B23681" w:rsidP="69F57449">
      <w:pPr>
        <w:spacing w:line="276" w:lineRule="auto"/>
        <w:rPr>
          <w:rFonts w:ascii="Oslo Sans Office" w:hAnsi="Oslo Sans Office"/>
          <w:sz w:val="20"/>
          <w:szCs w:val="20"/>
        </w:rPr>
      </w:pPr>
      <w:r w:rsidRPr="1857C667">
        <w:rPr>
          <w:rFonts w:ascii="Oslo Sans Office" w:hAnsi="Oslo Sans Office"/>
          <w:sz w:val="20"/>
          <w:szCs w:val="20"/>
        </w:rPr>
        <w:t xml:space="preserve"> </w:t>
      </w:r>
    </w:p>
    <w:p w14:paraId="0D18E1E9" w14:textId="7F5DC58E" w:rsidR="0B71D0CC" w:rsidRDefault="00085EBD" w:rsidP="1857C667">
      <w:pPr>
        <w:spacing w:line="276" w:lineRule="auto"/>
        <w:rPr>
          <w:rFonts w:ascii="Oslo Sans Office" w:hAnsi="Oslo Sans Office"/>
          <w:b/>
          <w:bCs/>
          <w:sz w:val="20"/>
          <w:szCs w:val="20"/>
        </w:rPr>
      </w:pPr>
      <w:r>
        <w:rPr>
          <w:rFonts w:ascii="Oslo Sans Office" w:hAnsi="Oslo Sans Office"/>
          <w:b/>
          <w:bCs/>
          <w:sz w:val="20"/>
          <w:szCs w:val="20"/>
        </w:rPr>
        <w:t>Under oppsummeres h</w:t>
      </w:r>
      <w:r w:rsidR="0B71D0CC" w:rsidRPr="1857C667">
        <w:rPr>
          <w:rFonts w:ascii="Oslo Sans Office" w:hAnsi="Oslo Sans Office"/>
          <w:b/>
          <w:bCs/>
          <w:sz w:val="20"/>
          <w:szCs w:val="20"/>
        </w:rPr>
        <w:t>andlingsplanen</w:t>
      </w:r>
      <w:r>
        <w:rPr>
          <w:rFonts w:ascii="Oslo Sans Office" w:hAnsi="Oslo Sans Office"/>
          <w:b/>
          <w:bCs/>
          <w:sz w:val="20"/>
          <w:szCs w:val="20"/>
        </w:rPr>
        <w:t>s</w:t>
      </w:r>
      <w:r w:rsidR="0B71D0CC" w:rsidRPr="1857C667">
        <w:rPr>
          <w:rFonts w:ascii="Oslo Sans Office" w:hAnsi="Oslo Sans Office"/>
          <w:b/>
          <w:bCs/>
          <w:sz w:val="20"/>
          <w:szCs w:val="20"/>
        </w:rPr>
        <w:t xml:space="preserve"> fire delmål:</w:t>
      </w:r>
    </w:p>
    <w:p w14:paraId="2643BADD" w14:textId="1EC4E2F6" w:rsidR="0B71D0CC" w:rsidRDefault="0B71D0CC" w:rsidP="1857C667">
      <w:pPr>
        <w:spacing w:line="276" w:lineRule="auto"/>
        <w:rPr>
          <w:rFonts w:ascii="Oslo Sans Office" w:hAnsi="Oslo Sans Office"/>
          <w:sz w:val="20"/>
          <w:szCs w:val="20"/>
        </w:rPr>
      </w:pPr>
      <w:r w:rsidRPr="1857C667">
        <w:rPr>
          <w:rFonts w:ascii="Oslo Sans Office" w:hAnsi="Oslo Sans Office"/>
          <w:b/>
          <w:bCs/>
          <w:sz w:val="20"/>
          <w:szCs w:val="20"/>
        </w:rPr>
        <w:t>Delmål 1:</w:t>
      </w:r>
      <w:r w:rsidRPr="1857C667">
        <w:rPr>
          <w:rFonts w:ascii="Oslo Sans Office" w:hAnsi="Oslo Sans Office"/>
          <w:sz w:val="20"/>
          <w:szCs w:val="20"/>
        </w:rPr>
        <w:t xml:space="preserve"> Oslo kommune har halvert sitt kjøttforbruk og økt andelen plantebasert mat </w:t>
      </w:r>
    </w:p>
    <w:p w14:paraId="43DD9B8F" w14:textId="26AAAE56" w:rsidR="0B71D0CC" w:rsidRDefault="0B71D0CC" w:rsidP="1857C667">
      <w:pPr>
        <w:spacing w:line="276" w:lineRule="auto"/>
        <w:rPr>
          <w:rFonts w:ascii="Oslo Sans Office" w:hAnsi="Oslo Sans Office"/>
          <w:sz w:val="20"/>
          <w:szCs w:val="20"/>
        </w:rPr>
      </w:pPr>
      <w:r w:rsidRPr="1857C667">
        <w:rPr>
          <w:rFonts w:ascii="Oslo Sans Office" w:hAnsi="Oslo Sans Office"/>
          <w:b/>
          <w:bCs/>
          <w:sz w:val="20"/>
          <w:szCs w:val="20"/>
        </w:rPr>
        <w:t>Delmål 2:</w:t>
      </w:r>
      <w:r w:rsidRPr="1857C667">
        <w:rPr>
          <w:rFonts w:ascii="Oslo Sans Office" w:hAnsi="Oslo Sans Office"/>
          <w:sz w:val="20"/>
          <w:szCs w:val="20"/>
        </w:rPr>
        <w:t xml:space="preserve"> Oslo kommune har økt kompetansen på bærekraftig, sunn og god plantebasert mat</w:t>
      </w:r>
    </w:p>
    <w:p w14:paraId="31D7D8D9" w14:textId="1DDDAF7B" w:rsidR="0B71D0CC" w:rsidRDefault="0B71D0CC" w:rsidP="1857C667">
      <w:pPr>
        <w:spacing w:line="276" w:lineRule="auto"/>
        <w:rPr>
          <w:rFonts w:ascii="Oslo Sans Office" w:hAnsi="Oslo Sans Office"/>
          <w:sz w:val="20"/>
          <w:szCs w:val="20"/>
        </w:rPr>
      </w:pPr>
      <w:r w:rsidRPr="1857C667">
        <w:rPr>
          <w:rFonts w:ascii="Oslo Sans Office" w:hAnsi="Oslo Sans Office"/>
          <w:b/>
          <w:bCs/>
          <w:sz w:val="20"/>
          <w:szCs w:val="20"/>
        </w:rPr>
        <w:t>Delmål 3:</w:t>
      </w:r>
      <w:r w:rsidRPr="1857C667">
        <w:rPr>
          <w:rFonts w:ascii="Oslo Sans Office" w:hAnsi="Oslo Sans Office"/>
          <w:sz w:val="20"/>
          <w:szCs w:val="20"/>
        </w:rPr>
        <w:t xml:space="preserve"> Oslo kommune har halvert sitt matsvinn innen 2030 med år 2019 som utgangspunkt</w:t>
      </w:r>
    </w:p>
    <w:p w14:paraId="4B6C8E17" w14:textId="04BF1705" w:rsidR="0B71D0CC" w:rsidRDefault="0B71D0CC" w:rsidP="1857C667">
      <w:pPr>
        <w:spacing w:line="276" w:lineRule="auto"/>
        <w:rPr>
          <w:rFonts w:ascii="Oslo Sans Office" w:hAnsi="Oslo Sans Office"/>
          <w:sz w:val="20"/>
          <w:szCs w:val="20"/>
        </w:rPr>
      </w:pPr>
      <w:r w:rsidRPr="1857C667">
        <w:rPr>
          <w:rFonts w:ascii="Oslo Sans Office" w:hAnsi="Oslo Sans Office"/>
          <w:b/>
          <w:bCs/>
          <w:sz w:val="20"/>
          <w:szCs w:val="20"/>
        </w:rPr>
        <w:t>Delmål 4:</w:t>
      </w:r>
      <w:r w:rsidRPr="1857C667">
        <w:rPr>
          <w:rFonts w:ascii="Oslo Sans Office" w:hAnsi="Oslo Sans Office"/>
          <w:sz w:val="20"/>
          <w:szCs w:val="20"/>
        </w:rPr>
        <w:t xml:space="preserve"> Oslo kommune har bidratt til å utvikle leverandørmarkedet for bærekraftig mat og vektlegger dyrevelferd og arbeidsforhold gjennom anskaffelser og forbruk av mat og drikke</w:t>
      </w:r>
    </w:p>
    <w:p w14:paraId="6D0A10A9" w14:textId="36BDBC29" w:rsidR="69F57449" w:rsidRDefault="69F57449" w:rsidP="69F57449">
      <w:pPr>
        <w:spacing w:line="276" w:lineRule="auto"/>
        <w:rPr>
          <w:rFonts w:ascii="Oslo Sans Office" w:hAnsi="Oslo Sans Office"/>
          <w:sz w:val="20"/>
          <w:szCs w:val="20"/>
        </w:rPr>
      </w:pPr>
    </w:p>
    <w:p w14:paraId="5A06D67A" w14:textId="4CD9BE99" w:rsidR="1857C667" w:rsidRDefault="1857C667" w:rsidP="1857C667">
      <w:pPr>
        <w:spacing w:line="276" w:lineRule="auto"/>
        <w:rPr>
          <w:rFonts w:ascii="Oslo Sans Office" w:hAnsi="Oslo Sans Office"/>
          <w:sz w:val="20"/>
          <w:szCs w:val="20"/>
        </w:rPr>
      </w:pPr>
    </w:p>
    <w:p w14:paraId="2E795B9B" w14:textId="1F6623D0" w:rsidR="1857C667" w:rsidRDefault="1857C667" w:rsidP="1857C667">
      <w:pPr>
        <w:spacing w:line="276" w:lineRule="auto"/>
        <w:rPr>
          <w:rFonts w:ascii="Oslo Sans Office" w:hAnsi="Oslo Sans Office"/>
          <w:sz w:val="20"/>
          <w:szCs w:val="20"/>
        </w:rPr>
      </w:pPr>
    </w:p>
    <w:p w14:paraId="4AE99F4B" w14:textId="77777777" w:rsidR="00513EA2" w:rsidRDefault="00513EA2" w:rsidP="00B23681">
      <w:pPr>
        <w:autoSpaceDE w:val="0"/>
        <w:autoSpaceDN w:val="0"/>
        <w:adjustRightInd w:val="0"/>
        <w:spacing w:after="38" w:line="276" w:lineRule="auto"/>
        <w:rPr>
          <w:rFonts w:ascii="Oslo Sans Office" w:hAnsi="Oslo Sans Office" w:cs="Oslo Sans Office"/>
          <w:b/>
          <w:color w:val="000000"/>
          <w:sz w:val="20"/>
          <w:szCs w:val="20"/>
        </w:rPr>
      </w:pPr>
    </w:p>
    <w:p w14:paraId="7F90E70B" w14:textId="77777777" w:rsidR="00513EA2" w:rsidRDefault="00513EA2" w:rsidP="00B23681">
      <w:pPr>
        <w:autoSpaceDE w:val="0"/>
        <w:autoSpaceDN w:val="0"/>
        <w:adjustRightInd w:val="0"/>
        <w:spacing w:after="38" w:line="276" w:lineRule="auto"/>
        <w:rPr>
          <w:rFonts w:ascii="Oslo Sans Office" w:hAnsi="Oslo Sans Office" w:cs="Oslo Sans Office"/>
          <w:b/>
          <w:color w:val="000000"/>
          <w:sz w:val="20"/>
          <w:szCs w:val="20"/>
        </w:rPr>
      </w:pPr>
    </w:p>
    <w:p w14:paraId="74FC994A" w14:textId="77777777" w:rsidR="00513EA2" w:rsidRDefault="00513EA2" w:rsidP="00B23681">
      <w:pPr>
        <w:autoSpaceDE w:val="0"/>
        <w:autoSpaceDN w:val="0"/>
        <w:adjustRightInd w:val="0"/>
        <w:spacing w:after="38" w:line="276" w:lineRule="auto"/>
        <w:rPr>
          <w:rFonts w:ascii="Oslo Sans Office" w:hAnsi="Oslo Sans Office" w:cs="Oslo Sans Office"/>
          <w:b/>
          <w:color w:val="000000"/>
          <w:sz w:val="20"/>
          <w:szCs w:val="20"/>
        </w:rPr>
      </w:pPr>
    </w:p>
    <w:p w14:paraId="26DE9A5F" w14:textId="49FE0D1B" w:rsidR="3F78A59E" w:rsidRDefault="3F78A59E" w:rsidP="1857C667">
      <w:pPr>
        <w:spacing w:line="276" w:lineRule="auto"/>
        <w:rPr>
          <w:rFonts w:ascii="Oslo Sans Office" w:hAnsi="Oslo Sans Office"/>
          <w:b/>
          <w:bCs/>
          <w:sz w:val="20"/>
          <w:szCs w:val="20"/>
        </w:rPr>
      </w:pPr>
      <w:r w:rsidRPr="1857C667">
        <w:rPr>
          <w:rFonts w:ascii="Oslo Sans Office" w:hAnsi="Oslo Sans Office" w:cs="Oslo Sans Office"/>
          <w:b/>
          <w:bCs/>
          <w:color w:val="000000" w:themeColor="text1"/>
          <w:sz w:val="20"/>
          <w:szCs w:val="20"/>
        </w:rPr>
        <w:lastRenderedPageBreak/>
        <w:t xml:space="preserve">Delmål 1: </w:t>
      </w:r>
      <w:r w:rsidRPr="1857C667">
        <w:rPr>
          <w:rFonts w:ascii="Oslo Sans Office" w:hAnsi="Oslo Sans Office"/>
          <w:b/>
          <w:bCs/>
          <w:sz w:val="20"/>
          <w:szCs w:val="20"/>
        </w:rPr>
        <w:t>Oslo kommune har halvert sitt kjøttforbruk og økt andelen plantebasert mat innen år 2025 med år 2019 som utgangspunkt</w:t>
      </w:r>
    </w:p>
    <w:p w14:paraId="02273693" w14:textId="74917D65" w:rsidR="1857C667" w:rsidRDefault="3F78A59E" w:rsidP="1857C667">
      <w:pPr>
        <w:spacing w:after="38" w:line="276" w:lineRule="auto"/>
        <w:rPr>
          <w:rFonts w:ascii="Oslo Sans Office" w:hAnsi="Oslo Sans Office" w:cs="Oslo Sans Office"/>
          <w:color w:val="000000" w:themeColor="text1"/>
          <w:sz w:val="20"/>
          <w:szCs w:val="20"/>
        </w:rPr>
      </w:pPr>
      <w:r w:rsidRPr="1857C667">
        <w:rPr>
          <w:rFonts w:ascii="Oslo Sans Office" w:hAnsi="Oslo Sans Office" w:cs="Oslo Sans Office"/>
          <w:color w:val="000000" w:themeColor="text1"/>
          <w:sz w:val="20"/>
          <w:szCs w:val="20"/>
        </w:rPr>
        <w:t>Dette målet er i tråd med Helsedirektoratets anbefaling om å ha et variert</w:t>
      </w:r>
      <w:r w:rsidR="7F586A51" w:rsidRPr="1857C667">
        <w:rPr>
          <w:rFonts w:ascii="Oslo Sans Office" w:hAnsi="Oslo Sans Office" w:cs="Oslo Sans Office"/>
          <w:color w:val="000000" w:themeColor="text1"/>
          <w:sz w:val="20"/>
          <w:szCs w:val="20"/>
        </w:rPr>
        <w:t xml:space="preserve"> kosthold</w:t>
      </w:r>
      <w:r w:rsidRPr="1857C667">
        <w:rPr>
          <w:rFonts w:ascii="Oslo Sans Office" w:hAnsi="Oslo Sans Office" w:cs="Oslo Sans Office"/>
          <w:color w:val="000000" w:themeColor="text1"/>
          <w:sz w:val="20"/>
          <w:szCs w:val="20"/>
        </w:rPr>
        <w:t xml:space="preserve"> og </w:t>
      </w:r>
      <w:r w:rsidR="310F3E1A" w:rsidRPr="1857C667">
        <w:rPr>
          <w:rFonts w:ascii="Oslo Sans Office" w:hAnsi="Oslo Sans Office" w:cs="Oslo Sans Office"/>
          <w:color w:val="000000" w:themeColor="text1"/>
          <w:sz w:val="20"/>
          <w:szCs w:val="20"/>
        </w:rPr>
        <w:t>velge mest mat fra planteriket som grønnsaker, frukt og bær, fullkorn, bønner, linser og erter, og nøtter</w:t>
      </w:r>
      <w:r w:rsidR="66E0E492" w:rsidRPr="1857C667">
        <w:rPr>
          <w:rFonts w:ascii="Oslo Sans Office" w:hAnsi="Oslo Sans Office" w:cs="Oslo Sans Office"/>
          <w:color w:val="000000" w:themeColor="text1"/>
          <w:sz w:val="20"/>
          <w:szCs w:val="20"/>
        </w:rPr>
        <w:t>, samt</w:t>
      </w:r>
      <w:r w:rsidR="06FCB921" w:rsidRPr="1857C667">
        <w:rPr>
          <w:rFonts w:ascii="Oslo Sans Office" w:hAnsi="Oslo Sans Office" w:cs="Oslo Sans Office"/>
          <w:color w:val="000000" w:themeColor="text1"/>
          <w:sz w:val="20"/>
          <w:szCs w:val="20"/>
        </w:rPr>
        <w:t xml:space="preserve"> </w:t>
      </w:r>
      <w:r w:rsidR="3127582B" w:rsidRPr="1857C667">
        <w:rPr>
          <w:rFonts w:ascii="Oslo Sans Office" w:hAnsi="Oslo Sans Office" w:cs="Oslo Sans Office"/>
          <w:color w:val="000000" w:themeColor="text1"/>
          <w:sz w:val="20"/>
          <w:szCs w:val="20"/>
        </w:rPr>
        <w:t>b</w:t>
      </w:r>
      <w:r w:rsidR="06FCB921" w:rsidRPr="1857C667">
        <w:rPr>
          <w:rFonts w:ascii="Oslo Sans Office" w:hAnsi="Oslo Sans Office" w:cs="Oslo Sans Office"/>
          <w:color w:val="000000" w:themeColor="text1"/>
          <w:sz w:val="20"/>
          <w:szCs w:val="20"/>
        </w:rPr>
        <w:t>egrense rødt kjøtt og spis minst mulig bearbeidede produkter av rødt og hvitt kjøtt.</w:t>
      </w:r>
    </w:p>
    <w:p w14:paraId="6C0DB658" w14:textId="7B1D49FA" w:rsidR="047DA097" w:rsidRDefault="047DA097" w:rsidP="047DA097">
      <w:pPr>
        <w:spacing w:after="38" w:line="276" w:lineRule="auto"/>
        <w:rPr>
          <w:rFonts w:ascii="Oslo Sans Office" w:hAnsi="Oslo Sans Office" w:cs="Oslo Sans Office"/>
          <w:color w:val="000000" w:themeColor="text1"/>
          <w:sz w:val="20"/>
          <w:szCs w:val="20"/>
        </w:rPr>
      </w:pPr>
    </w:p>
    <w:p w14:paraId="5B6D48F8" w14:textId="5CEEA1FC" w:rsidR="0D19E6F2" w:rsidRDefault="0D19E6F2" w:rsidP="588C6E38">
      <w:pPr>
        <w:spacing w:after="38" w:line="276" w:lineRule="auto"/>
      </w:pPr>
      <w:r w:rsidRPr="588C6E38">
        <w:rPr>
          <w:rFonts w:ascii="Oslo Sans Office" w:hAnsi="Oslo Sans Office" w:cs="Oslo Sans Office"/>
          <w:color w:val="000000" w:themeColor="text1"/>
          <w:sz w:val="20"/>
          <w:szCs w:val="20"/>
        </w:rPr>
        <w:t>Vegetarmat skal serveres på alle møter og arrangementer i regi av kommunen. Det er et tiltak for å redusere kommunens kjøttforbruk.</w:t>
      </w:r>
      <w:r w:rsidR="699235A4" w:rsidRPr="588C6E38">
        <w:rPr>
          <w:rFonts w:ascii="Oslo Sans Office" w:hAnsi="Oslo Sans Office" w:cs="Oslo Sans Office"/>
          <w:color w:val="000000" w:themeColor="text1"/>
          <w:sz w:val="20"/>
          <w:szCs w:val="20"/>
        </w:rPr>
        <w:t xml:space="preserve"> </w:t>
      </w:r>
      <w:r w:rsidR="13F862F2" w:rsidRPr="588C6E38">
        <w:rPr>
          <w:rFonts w:ascii="Oslo Sans Office" w:hAnsi="Oslo Sans Office" w:cs="Oslo Sans Office"/>
          <w:color w:val="000000" w:themeColor="text1"/>
          <w:sz w:val="20"/>
          <w:szCs w:val="20"/>
        </w:rPr>
        <w:t xml:space="preserve">Det betyr at </w:t>
      </w:r>
      <w:r w:rsidR="527040FF" w:rsidRPr="588C6E38">
        <w:rPr>
          <w:rFonts w:ascii="Oslo Sans Office" w:hAnsi="Oslo Sans Office" w:cs="Oslo Sans Office"/>
          <w:color w:val="000000" w:themeColor="text1"/>
          <w:sz w:val="20"/>
          <w:szCs w:val="20"/>
        </w:rPr>
        <w:t xml:space="preserve">vegetarmat skal serveres på alle møter og arrangementer i regi av kommunen, altså når kommunen betaler. </w:t>
      </w:r>
    </w:p>
    <w:p w14:paraId="219EB723" w14:textId="5936D332" w:rsidR="588C6E38" w:rsidRDefault="588C6E38" w:rsidP="588C6E38">
      <w:pPr>
        <w:spacing w:after="38" w:line="276" w:lineRule="auto"/>
        <w:rPr>
          <w:rFonts w:ascii="Oslo Sans Office" w:hAnsi="Oslo Sans Office" w:cs="Oslo Sans Office"/>
          <w:color w:val="000000" w:themeColor="text1"/>
          <w:sz w:val="20"/>
          <w:szCs w:val="20"/>
        </w:rPr>
      </w:pPr>
    </w:p>
    <w:p w14:paraId="701B5672" w14:textId="0B93FCAB" w:rsidR="1857C667" w:rsidRDefault="1184C9F3" w:rsidP="1857C667">
      <w:pPr>
        <w:spacing w:after="38" w:line="276" w:lineRule="auto"/>
        <w:rPr>
          <w:rFonts w:ascii="Oslo Sans Office" w:hAnsi="Oslo Sans Office" w:cs="Oslo Sans Office"/>
          <w:color w:val="000000" w:themeColor="text1"/>
          <w:sz w:val="20"/>
          <w:szCs w:val="20"/>
        </w:rPr>
      </w:pPr>
      <w:r w:rsidRPr="0883A310">
        <w:rPr>
          <w:rFonts w:ascii="Oslo Sans Office" w:hAnsi="Oslo Sans Office" w:cs="Oslo Sans Office"/>
          <w:color w:val="000000" w:themeColor="text1"/>
          <w:sz w:val="20"/>
          <w:szCs w:val="20"/>
        </w:rPr>
        <w:t xml:space="preserve">Et økt forbruk av belgfrukter, fisk og sjømat, og et redusert forbruk av rødt kjøtt i tråd med kostrådene, vil være gunstig for klima og miljø. Kjøtt fra drøvtyggere som storfe og lam er matvarer med de høyeste klimagassutslippene. Bønner, linser og erter er blant matvarene med lavest klimagassutslipp. </w:t>
      </w:r>
    </w:p>
    <w:p w14:paraId="4D144532" w14:textId="4A42067F" w:rsidR="1857C667" w:rsidRDefault="1857C667" w:rsidP="1857C667">
      <w:pPr>
        <w:spacing w:after="38" w:line="276" w:lineRule="auto"/>
        <w:rPr>
          <w:rFonts w:ascii="Oslo Sans Office" w:hAnsi="Oslo Sans Office" w:cs="Oslo Sans Office"/>
          <w:color w:val="000000" w:themeColor="text1"/>
          <w:sz w:val="20"/>
          <w:szCs w:val="20"/>
        </w:rPr>
      </w:pPr>
    </w:p>
    <w:p w14:paraId="03844727" w14:textId="26AAAE56" w:rsidR="3C416A4A" w:rsidRDefault="3C416A4A" w:rsidP="1857C667">
      <w:pPr>
        <w:spacing w:line="276" w:lineRule="auto"/>
        <w:rPr>
          <w:rFonts w:ascii="Oslo Sans Office" w:hAnsi="Oslo Sans Office"/>
          <w:sz w:val="20"/>
          <w:szCs w:val="20"/>
        </w:rPr>
      </w:pPr>
      <w:r w:rsidRPr="1857C667">
        <w:rPr>
          <w:rFonts w:ascii="Oslo Sans Office" w:hAnsi="Oslo Sans Office"/>
          <w:b/>
          <w:bCs/>
          <w:sz w:val="20"/>
          <w:szCs w:val="20"/>
        </w:rPr>
        <w:t>Delmål 2:</w:t>
      </w:r>
      <w:r w:rsidRPr="1857C667">
        <w:rPr>
          <w:rFonts w:ascii="Oslo Sans Office" w:hAnsi="Oslo Sans Office"/>
          <w:sz w:val="20"/>
          <w:szCs w:val="20"/>
        </w:rPr>
        <w:t xml:space="preserve"> </w:t>
      </w:r>
      <w:r w:rsidRPr="1857C667">
        <w:rPr>
          <w:rFonts w:ascii="Oslo Sans Office" w:hAnsi="Oslo Sans Office"/>
          <w:b/>
          <w:bCs/>
          <w:sz w:val="20"/>
          <w:szCs w:val="20"/>
        </w:rPr>
        <w:t>Oslo kommune har økt kompetansen på bærekraftig, sunn og god plantebasert mat</w:t>
      </w:r>
    </w:p>
    <w:p w14:paraId="72CBF242" w14:textId="19DE04BB" w:rsidR="3C416A4A" w:rsidRDefault="3C416A4A" w:rsidP="1857C667">
      <w:pPr>
        <w:spacing w:after="38" w:line="276" w:lineRule="auto"/>
        <w:rPr>
          <w:rFonts w:ascii="Oslo Sans Office" w:hAnsi="Oslo Sans Office" w:cs="Oslo Sans Office"/>
          <w:color w:val="000000" w:themeColor="text1"/>
          <w:sz w:val="20"/>
          <w:szCs w:val="20"/>
        </w:rPr>
      </w:pPr>
      <w:r w:rsidRPr="1857C667">
        <w:rPr>
          <w:rFonts w:ascii="Oslo Sans Office" w:hAnsi="Oslo Sans Office" w:cs="Oslo Sans Office"/>
          <w:color w:val="000000" w:themeColor="text1"/>
          <w:sz w:val="20"/>
          <w:szCs w:val="20"/>
        </w:rPr>
        <w:t xml:space="preserve">Oslo kommune består av virksomheter som tilbereder og serverer mat til mennesker i alle aldre – fra barn i barnehager til eldre på sykehjem. </w:t>
      </w:r>
      <w:r w:rsidR="3A005E49" w:rsidRPr="1857C667">
        <w:rPr>
          <w:rFonts w:ascii="Oslo Sans Office" w:hAnsi="Oslo Sans Office" w:cs="Oslo Sans Office"/>
          <w:color w:val="000000" w:themeColor="text1"/>
          <w:sz w:val="20"/>
          <w:szCs w:val="20"/>
        </w:rPr>
        <w:t>Matfaglig kompetanse hos de som bestiller, tilbereder og serverer maten er viktig for å sikre at maten ser god og appetittlig ut og er sunn og fullverdig, noe som vil skape mer matglede og engasjement rundt måltidene og bidra til at flere velger plantebasert mat.</w:t>
      </w:r>
      <w:r w:rsidRPr="1857C667">
        <w:rPr>
          <w:rFonts w:ascii="Oslo Sans Office" w:hAnsi="Oslo Sans Office" w:cs="Oslo Sans Office"/>
          <w:color w:val="000000" w:themeColor="text1"/>
          <w:sz w:val="20"/>
          <w:szCs w:val="20"/>
        </w:rPr>
        <w:t xml:space="preserve"> </w:t>
      </w:r>
    </w:p>
    <w:p w14:paraId="61386E2D" w14:textId="70A2F903" w:rsidR="1857C667" w:rsidRDefault="1857C667" w:rsidP="1857C667">
      <w:pPr>
        <w:spacing w:after="38" w:line="276" w:lineRule="auto"/>
        <w:rPr>
          <w:rFonts w:ascii="Oslo Sans Office" w:hAnsi="Oslo Sans Office" w:cs="Oslo Sans Office"/>
          <w:color w:val="000000" w:themeColor="text1"/>
          <w:sz w:val="20"/>
          <w:szCs w:val="20"/>
        </w:rPr>
      </w:pPr>
    </w:p>
    <w:p w14:paraId="02137A87" w14:textId="1DDDAF7B" w:rsidR="3C416A4A" w:rsidRDefault="3C416A4A" w:rsidP="1857C667">
      <w:pPr>
        <w:spacing w:line="276" w:lineRule="auto"/>
        <w:rPr>
          <w:rFonts w:ascii="Oslo Sans Office" w:hAnsi="Oslo Sans Office"/>
          <w:b/>
          <w:bCs/>
          <w:sz w:val="20"/>
          <w:szCs w:val="20"/>
        </w:rPr>
      </w:pPr>
      <w:r w:rsidRPr="1857C667">
        <w:rPr>
          <w:rFonts w:ascii="Oslo Sans Office" w:hAnsi="Oslo Sans Office"/>
          <w:b/>
          <w:bCs/>
          <w:sz w:val="20"/>
          <w:szCs w:val="20"/>
        </w:rPr>
        <w:t>Delmål 3:</w:t>
      </w:r>
      <w:r w:rsidRPr="1857C667">
        <w:rPr>
          <w:rFonts w:ascii="Oslo Sans Office" w:hAnsi="Oslo Sans Office"/>
          <w:sz w:val="20"/>
          <w:szCs w:val="20"/>
        </w:rPr>
        <w:t xml:space="preserve"> </w:t>
      </w:r>
      <w:r w:rsidRPr="1857C667">
        <w:rPr>
          <w:rFonts w:ascii="Oslo Sans Office" w:hAnsi="Oslo Sans Office"/>
          <w:b/>
          <w:bCs/>
          <w:sz w:val="20"/>
          <w:szCs w:val="20"/>
        </w:rPr>
        <w:t>Oslo kommune har halvert sitt matsvinn innen 2030 med år 2019 som utgangspunkt</w:t>
      </w:r>
    </w:p>
    <w:p w14:paraId="66074167" w14:textId="3330661F" w:rsidR="00513EA2" w:rsidRDefault="4222100B" w:rsidP="00A42C87">
      <w:pPr>
        <w:spacing w:after="38" w:line="276" w:lineRule="auto"/>
        <w:rPr>
          <w:rFonts w:ascii="Oslo Sans Office" w:hAnsi="Oslo Sans Office" w:cs="Oslo Sans Office"/>
          <w:color w:val="000000" w:themeColor="text1"/>
          <w:sz w:val="20"/>
          <w:szCs w:val="20"/>
        </w:rPr>
      </w:pPr>
      <w:r w:rsidRPr="1857C667">
        <w:rPr>
          <w:rFonts w:ascii="Oslo Sans Office" w:hAnsi="Oslo Sans Office" w:cs="Oslo Sans Office"/>
          <w:color w:val="000000" w:themeColor="text1"/>
          <w:sz w:val="20"/>
          <w:szCs w:val="20"/>
        </w:rPr>
        <w:t>Delmål tre er at Oslo kommune har halvert sitt matsvinn innen 2030, med år 2019 som utgangspunkt. Matsvinn er mat som kastes og som kunne vært spist av mennesker. Det inkluderer ikke skrell, benrester eller lignede.</w:t>
      </w:r>
    </w:p>
    <w:p w14:paraId="10A7E3B5" w14:textId="77777777" w:rsidR="00A42C87" w:rsidRPr="00A42C87" w:rsidRDefault="00A42C87" w:rsidP="00A42C87">
      <w:pPr>
        <w:spacing w:after="38" w:line="276" w:lineRule="auto"/>
        <w:rPr>
          <w:rFonts w:ascii="Oslo Sans Office" w:hAnsi="Oslo Sans Office" w:cs="Oslo Sans Office"/>
          <w:color w:val="000000" w:themeColor="text1"/>
          <w:sz w:val="20"/>
          <w:szCs w:val="20"/>
        </w:rPr>
      </w:pPr>
    </w:p>
    <w:p w14:paraId="12F532C2" w14:textId="04BF1705" w:rsidR="00B23681" w:rsidRPr="00FB5530" w:rsidRDefault="51173663" w:rsidP="1857C667">
      <w:pPr>
        <w:spacing w:line="276" w:lineRule="auto"/>
        <w:rPr>
          <w:rFonts w:ascii="Oslo Sans Office" w:hAnsi="Oslo Sans Office"/>
          <w:b/>
          <w:bCs/>
          <w:sz w:val="20"/>
          <w:szCs w:val="20"/>
        </w:rPr>
      </w:pPr>
      <w:r w:rsidRPr="1857C667">
        <w:rPr>
          <w:rFonts w:ascii="Oslo Sans Office" w:hAnsi="Oslo Sans Office"/>
          <w:b/>
          <w:bCs/>
          <w:sz w:val="20"/>
          <w:szCs w:val="20"/>
        </w:rPr>
        <w:t>Delmål 4: Oslo kommune har bidratt til å utvikle leverandørmarkedet for bærekraftig mat og vektlegger dyrevelferd og arbeidsforhold gjennom anskaffelser og forbruk av mat og drikke</w:t>
      </w:r>
    </w:p>
    <w:p w14:paraId="5C5B7754" w14:textId="2AC9551D" w:rsidR="00B23681" w:rsidRPr="00FB5530" w:rsidRDefault="611E7CBD" w:rsidP="1857C667">
      <w:pPr>
        <w:spacing w:line="276" w:lineRule="auto"/>
        <w:rPr>
          <w:rFonts w:ascii="Oslo Sans Office" w:hAnsi="Oslo Sans Office"/>
          <w:sz w:val="20"/>
          <w:szCs w:val="20"/>
        </w:rPr>
      </w:pPr>
      <w:r w:rsidRPr="1857C667">
        <w:rPr>
          <w:rFonts w:ascii="Oslo Sans Office" w:hAnsi="Oslo Sans Office"/>
          <w:sz w:val="20"/>
          <w:szCs w:val="20"/>
        </w:rPr>
        <w:t>Delmål fire er at leverandørkjedene til Oslo kommune er bærekraftige og vektlegger god dyrevelferd. Strategisk arbeid med anskaffelser er et viktig virkemiddel for at Oslo kommune skal oppnå målet om bærekraftig mat</w:t>
      </w:r>
    </w:p>
    <w:p w14:paraId="60B75FBF" w14:textId="1C01E672" w:rsidR="00B23681" w:rsidRPr="00FB5530" w:rsidRDefault="6D91F3B9" w:rsidP="1857C667">
      <w:pPr>
        <w:spacing w:line="276" w:lineRule="auto"/>
        <w:rPr>
          <w:rFonts w:ascii="Oslo Sans Office" w:hAnsi="Oslo Sans Office"/>
          <w:sz w:val="20"/>
          <w:szCs w:val="20"/>
        </w:rPr>
      </w:pPr>
      <w:r w:rsidRPr="0883A310">
        <w:rPr>
          <w:rFonts w:ascii="Oslo Sans Office" w:hAnsi="Oslo Sans Office"/>
          <w:sz w:val="20"/>
          <w:szCs w:val="20"/>
        </w:rPr>
        <w:lastRenderedPageBreak/>
        <w:t>Et aktivt arbeid med kategori- og sortimentstyring er viktige virkemidler for å øke andelen bærekraftige og sunne matvarer.</w:t>
      </w:r>
      <w:r w:rsidR="7C934B1B" w:rsidRPr="0883A310">
        <w:rPr>
          <w:rFonts w:ascii="Oslo Sans Office" w:hAnsi="Oslo Sans Office"/>
          <w:sz w:val="20"/>
          <w:szCs w:val="20"/>
        </w:rPr>
        <w:t xml:space="preserve"> </w:t>
      </w:r>
      <w:r w:rsidR="711EDFA0" w:rsidRPr="0883A310">
        <w:rPr>
          <w:rFonts w:ascii="Oslo Sans Office" w:hAnsi="Oslo Sans Office"/>
          <w:sz w:val="20"/>
          <w:szCs w:val="20"/>
        </w:rPr>
        <w:t>Blant annet t</w:t>
      </w:r>
      <w:r w:rsidR="7C934B1B" w:rsidRPr="0883A310">
        <w:rPr>
          <w:rFonts w:ascii="Oslo Sans Office" w:hAnsi="Oslo Sans Office"/>
          <w:sz w:val="20"/>
          <w:szCs w:val="20"/>
        </w:rPr>
        <w:t>iltak knyttet til dyrevelferd</w:t>
      </w:r>
      <w:r w:rsidR="55FB7746" w:rsidRPr="0883A310">
        <w:rPr>
          <w:rFonts w:ascii="Oslo Sans Office" w:hAnsi="Oslo Sans Office"/>
          <w:sz w:val="20"/>
          <w:szCs w:val="20"/>
        </w:rPr>
        <w:t xml:space="preserve">, </w:t>
      </w:r>
      <w:r w:rsidR="550C90AB" w:rsidRPr="0883A310">
        <w:rPr>
          <w:rFonts w:ascii="Oslo Sans Office" w:hAnsi="Oslo Sans Office"/>
          <w:sz w:val="20"/>
          <w:szCs w:val="20"/>
        </w:rPr>
        <w:t>øke andelen rettferdigsertifiserte produkte</w:t>
      </w:r>
      <w:r w:rsidR="07891D84" w:rsidRPr="0883A310">
        <w:rPr>
          <w:rFonts w:ascii="Oslo Sans Office" w:hAnsi="Oslo Sans Office"/>
          <w:sz w:val="20"/>
          <w:szCs w:val="20"/>
        </w:rPr>
        <w:t>r og ø</w:t>
      </w:r>
      <w:r w:rsidR="550C90AB" w:rsidRPr="0883A310">
        <w:rPr>
          <w:rFonts w:ascii="Oslo Sans Office" w:hAnsi="Oslo Sans Office"/>
          <w:sz w:val="20"/>
          <w:szCs w:val="20"/>
        </w:rPr>
        <w:t>ke andelen økologisk mat og drikke</w:t>
      </w:r>
      <w:r w:rsidR="36039324" w:rsidRPr="0883A310">
        <w:rPr>
          <w:rFonts w:ascii="Oslo Sans Office" w:hAnsi="Oslo Sans Office"/>
          <w:sz w:val="20"/>
          <w:szCs w:val="20"/>
        </w:rPr>
        <w:t>.</w:t>
      </w:r>
      <w:r w:rsidR="0D832151" w:rsidRPr="0883A310">
        <w:rPr>
          <w:rFonts w:ascii="Oslo Sans Office" w:hAnsi="Oslo Sans Office"/>
          <w:sz w:val="20"/>
          <w:szCs w:val="20"/>
        </w:rPr>
        <w:t xml:space="preserve"> Samt øke andelen sesongbaserte råvarer. </w:t>
      </w:r>
    </w:p>
    <w:p w14:paraId="62BDA454" w14:textId="524BA5DE" w:rsidR="00B23681" w:rsidRPr="00FB5530" w:rsidRDefault="19D4DFF7" w:rsidP="1857C667">
      <w:pPr>
        <w:spacing w:line="276" w:lineRule="auto"/>
        <w:rPr>
          <w:rFonts w:ascii="Oslo Sans Office" w:hAnsi="Oslo Sans Office"/>
          <w:sz w:val="20"/>
          <w:szCs w:val="20"/>
        </w:rPr>
      </w:pPr>
      <w:r w:rsidRPr="1857C667">
        <w:rPr>
          <w:rFonts w:ascii="Oslo Sans Office" w:hAnsi="Oslo Sans Office"/>
          <w:sz w:val="20"/>
          <w:szCs w:val="20"/>
        </w:rPr>
        <w:t>Tiltak knyttet til etisk handel for å fremme forsvarlige arbeids- og miljøforhold i leverandørkjedene, er en viktig del av bærekraftige innkjøp. Oslo kommune anskaffer noen matvarer der det er svært høy risiko for brudd på menneske- og arbeidstakerrettigheter i leverandørkjeden. Som for eksempel kaffe, te, kakao og tomater dyrket utenfor Norge.</w:t>
      </w:r>
    </w:p>
    <w:p w14:paraId="185B49DC" w14:textId="3A19FA02" w:rsidR="00B23681" w:rsidRPr="00FB5530" w:rsidRDefault="00AD4AEC" w:rsidP="3C9DBA24">
      <w:pPr>
        <w:tabs>
          <w:tab w:val="left" w:pos="2520"/>
        </w:tabs>
        <w:rPr>
          <w:sz w:val="20"/>
          <w:szCs w:val="20"/>
        </w:rPr>
      </w:pPr>
      <w:r>
        <w:rPr>
          <w:sz w:val="20"/>
          <w:szCs w:val="20"/>
        </w:rPr>
        <w:t xml:space="preserve">For mer infomasjon se </w:t>
      </w:r>
      <w:hyperlink r:id="rId13">
        <w:r>
          <w:rPr>
            <w:rStyle w:val="Hyperkobling"/>
            <w:rFonts w:ascii="Oslo Sans Office" w:hAnsi="Oslo Sans Office"/>
            <w:sz w:val="20"/>
            <w:szCs w:val="20"/>
          </w:rPr>
          <w:t>H</w:t>
        </w:r>
        <w:r w:rsidRPr="047DA097">
          <w:rPr>
            <w:rStyle w:val="Hyperkobling"/>
            <w:rFonts w:ascii="Oslo Sans Office" w:hAnsi="Oslo Sans Office"/>
            <w:sz w:val="20"/>
            <w:szCs w:val="20"/>
          </w:rPr>
          <w:t xml:space="preserve">andlingsplan for bærekraftig, sunn og mer plantebasert mat </w:t>
        </w:r>
        <w:r>
          <w:rPr>
            <w:rStyle w:val="Hyperkobling"/>
            <w:rFonts w:ascii="Oslo Sans Office" w:hAnsi="Oslo Sans Office"/>
            <w:sz w:val="20"/>
            <w:szCs w:val="20"/>
          </w:rPr>
          <w:t xml:space="preserve">for </w:t>
        </w:r>
        <w:r w:rsidRPr="047DA097">
          <w:rPr>
            <w:rStyle w:val="Hyperkobling"/>
            <w:rFonts w:ascii="Oslo Sans Office" w:hAnsi="Oslo Sans Office"/>
            <w:sz w:val="20"/>
            <w:szCs w:val="20"/>
          </w:rPr>
          <w:t>2023-2030</w:t>
        </w:r>
      </w:hyperlink>
      <w:r>
        <w:t xml:space="preserve"> </w:t>
      </w:r>
      <w:r w:rsidRPr="00A42C87">
        <w:rPr>
          <w:sz w:val="20"/>
          <w:szCs w:val="20"/>
        </w:rPr>
        <w:t>(Byrådssak 1086/23)</w:t>
      </w:r>
      <w:r>
        <w:rPr>
          <w:sz w:val="20"/>
          <w:szCs w:val="20"/>
        </w:rPr>
        <w:t>.</w:t>
      </w:r>
    </w:p>
    <w:sectPr w:rsidR="00B23681" w:rsidRPr="00FB5530" w:rsidSect="00466574">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3FC72" w14:textId="77777777" w:rsidR="009A0B96" w:rsidRDefault="009A0B96" w:rsidP="005D093C">
      <w:pPr>
        <w:spacing w:after="0" w:line="240" w:lineRule="auto"/>
      </w:pPr>
      <w:r>
        <w:separator/>
      </w:r>
    </w:p>
  </w:endnote>
  <w:endnote w:type="continuationSeparator" w:id="0">
    <w:p w14:paraId="2EF68BF0" w14:textId="77777777" w:rsidR="009A0B96" w:rsidRDefault="009A0B96"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embedRegular r:id="rId1" w:fontKey="{315FDFAE-3A2C-4BC7-8F95-8C091ECE8D25}"/>
    <w:embedBold r:id="rId2" w:fontKey="{D8193AE9-1E64-49BC-8EF1-9FA21505BC83}"/>
  </w:font>
  <w:font w:name="Tahoma">
    <w:panose1 w:val="020B0604030504040204"/>
    <w:charset w:val="00"/>
    <w:family w:val="swiss"/>
    <w:pitch w:val="variable"/>
    <w:sig w:usb0="E1002EFF" w:usb1="C000605B" w:usb2="00000029" w:usb3="00000000" w:csb0="000101FF" w:csb1="00000000"/>
    <w:embedRegular r:id="rId3" w:fontKey="{5010091D-6B6A-46B5-B2AB-CA67CD46BD2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8A5A9" w14:textId="77777777" w:rsidR="00D44A50" w:rsidRDefault="00D44A50" w:rsidP="00C3116A">
    <w:pPr>
      <w:pStyle w:val="Bunntekst"/>
    </w:pPr>
  </w:p>
  <w:p w14:paraId="6898220E" w14:textId="77777777" w:rsidR="002E3185" w:rsidRPr="00C3116A" w:rsidRDefault="002E3185" w:rsidP="00C3116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199EB" w14:textId="77777777" w:rsidR="009A0B96" w:rsidRDefault="009A0B96" w:rsidP="005D093C">
      <w:pPr>
        <w:spacing w:after="0" w:line="240" w:lineRule="auto"/>
      </w:pPr>
      <w:r>
        <w:separator/>
      </w:r>
    </w:p>
  </w:footnote>
  <w:footnote w:type="continuationSeparator" w:id="0">
    <w:p w14:paraId="146AEA90" w14:textId="77777777" w:rsidR="009A0B96" w:rsidRDefault="009A0B96"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E736" w14:textId="77777777" w:rsidR="00D44A50" w:rsidRDefault="00A67238">
    <w:pPr>
      <w:pStyle w:val="Topptekst"/>
    </w:pPr>
    <w:r>
      <w:rPr>
        <w:noProof/>
        <w:lang w:eastAsia="nb-NO"/>
      </w:rPr>
      <w:drawing>
        <wp:anchor distT="0" distB="0" distL="114300" distR="114300" simplePos="0" relativeHeight="251658240" behindDoc="1" locked="0" layoutInCell="1" allowOverlap="1" wp14:anchorId="1C6CAD1E" wp14:editId="103A0994">
          <wp:simplePos x="0" y="0"/>
          <wp:positionH relativeFrom="page">
            <wp:posOffset>5634990</wp:posOffset>
          </wp:positionH>
          <wp:positionV relativeFrom="page">
            <wp:posOffset>612140</wp:posOffset>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B4D36"/>
    <w:multiLevelType w:val="hybridMultilevel"/>
    <w:tmpl w:val="CEF64B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5A7D4FAB"/>
    <w:multiLevelType w:val="hybridMultilevel"/>
    <w:tmpl w:val="44225FF2"/>
    <w:lvl w:ilvl="0" w:tplc="29A4D4E2">
      <w:start w:val="1"/>
      <w:numFmt w:val="bullet"/>
      <w:lvlText w:val=""/>
      <w:lvlJc w:val="left"/>
      <w:pPr>
        <w:ind w:left="720" w:hanging="360"/>
      </w:pPr>
      <w:rPr>
        <w:rFonts w:ascii="Symbol" w:hAnsi="Symbol" w:hint="default"/>
      </w:rPr>
    </w:lvl>
    <w:lvl w:ilvl="1" w:tplc="5ACEF6B0">
      <w:start w:val="1"/>
      <w:numFmt w:val="bullet"/>
      <w:lvlText w:val="o"/>
      <w:lvlJc w:val="left"/>
      <w:pPr>
        <w:ind w:left="1440" w:hanging="360"/>
      </w:pPr>
      <w:rPr>
        <w:rFonts w:ascii="Courier New" w:hAnsi="Courier New" w:hint="default"/>
      </w:rPr>
    </w:lvl>
    <w:lvl w:ilvl="2" w:tplc="4E7421AE">
      <w:start w:val="1"/>
      <w:numFmt w:val="bullet"/>
      <w:lvlText w:val=""/>
      <w:lvlJc w:val="left"/>
      <w:pPr>
        <w:ind w:left="2160" w:hanging="360"/>
      </w:pPr>
      <w:rPr>
        <w:rFonts w:ascii="Wingdings" w:hAnsi="Wingdings" w:hint="default"/>
      </w:rPr>
    </w:lvl>
    <w:lvl w:ilvl="3" w:tplc="93F6C080">
      <w:start w:val="1"/>
      <w:numFmt w:val="bullet"/>
      <w:lvlText w:val=""/>
      <w:lvlJc w:val="left"/>
      <w:pPr>
        <w:ind w:left="2880" w:hanging="360"/>
      </w:pPr>
      <w:rPr>
        <w:rFonts w:ascii="Symbol" w:hAnsi="Symbol" w:hint="default"/>
      </w:rPr>
    </w:lvl>
    <w:lvl w:ilvl="4" w:tplc="70EECFC0">
      <w:start w:val="1"/>
      <w:numFmt w:val="bullet"/>
      <w:lvlText w:val="o"/>
      <w:lvlJc w:val="left"/>
      <w:pPr>
        <w:ind w:left="3600" w:hanging="360"/>
      </w:pPr>
      <w:rPr>
        <w:rFonts w:ascii="Courier New" w:hAnsi="Courier New" w:hint="default"/>
      </w:rPr>
    </w:lvl>
    <w:lvl w:ilvl="5" w:tplc="A8FC75E4">
      <w:start w:val="1"/>
      <w:numFmt w:val="bullet"/>
      <w:lvlText w:val=""/>
      <w:lvlJc w:val="left"/>
      <w:pPr>
        <w:ind w:left="4320" w:hanging="360"/>
      </w:pPr>
      <w:rPr>
        <w:rFonts w:ascii="Wingdings" w:hAnsi="Wingdings" w:hint="default"/>
      </w:rPr>
    </w:lvl>
    <w:lvl w:ilvl="6" w:tplc="12E2D228">
      <w:start w:val="1"/>
      <w:numFmt w:val="bullet"/>
      <w:lvlText w:val=""/>
      <w:lvlJc w:val="left"/>
      <w:pPr>
        <w:ind w:left="5040" w:hanging="360"/>
      </w:pPr>
      <w:rPr>
        <w:rFonts w:ascii="Symbol" w:hAnsi="Symbol" w:hint="default"/>
      </w:rPr>
    </w:lvl>
    <w:lvl w:ilvl="7" w:tplc="DD2C9326">
      <w:start w:val="1"/>
      <w:numFmt w:val="bullet"/>
      <w:lvlText w:val="o"/>
      <w:lvlJc w:val="left"/>
      <w:pPr>
        <w:ind w:left="5760" w:hanging="360"/>
      </w:pPr>
      <w:rPr>
        <w:rFonts w:ascii="Courier New" w:hAnsi="Courier New" w:hint="default"/>
      </w:rPr>
    </w:lvl>
    <w:lvl w:ilvl="8" w:tplc="A93E5AA4">
      <w:start w:val="1"/>
      <w:numFmt w:val="bullet"/>
      <w:lvlText w:val=""/>
      <w:lvlJc w:val="left"/>
      <w:pPr>
        <w:ind w:left="6480" w:hanging="360"/>
      </w:pPr>
      <w:rPr>
        <w:rFonts w:ascii="Wingdings" w:hAnsi="Wingdings" w:hint="default"/>
      </w:rPr>
    </w:lvl>
  </w:abstractNum>
  <w:abstractNum w:abstractNumId="3" w15:restartNumberingAfterBreak="0">
    <w:nsid w:val="758E1C94"/>
    <w:multiLevelType w:val="hybridMultilevel"/>
    <w:tmpl w:val="94C8451E"/>
    <w:lvl w:ilvl="0" w:tplc="EEBC4550">
      <w:numFmt w:val="bullet"/>
      <w:lvlText w:val="•"/>
      <w:lvlJc w:val="left"/>
      <w:pPr>
        <w:ind w:left="720" w:hanging="360"/>
      </w:pPr>
      <w:rPr>
        <w:rFonts w:ascii="Oslo Sans Office" w:eastAsiaTheme="minorHAnsi" w:hAnsi="Oslo Sans Office"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6221067">
    <w:abstractNumId w:val="2"/>
  </w:num>
  <w:num w:numId="2" w16cid:durableId="1019235106">
    <w:abstractNumId w:val="1"/>
  </w:num>
  <w:num w:numId="3" w16cid:durableId="387656774">
    <w:abstractNumId w:val="3"/>
  </w:num>
  <w:num w:numId="4" w16cid:durableId="160723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TrueTypeFonts/>
  <w:hideSpellingErrors/>
  <w:hideGrammatical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681"/>
    <w:rsid w:val="000119BE"/>
    <w:rsid w:val="00085EBD"/>
    <w:rsid w:val="0009042E"/>
    <w:rsid w:val="00095EC1"/>
    <w:rsid w:val="00186573"/>
    <w:rsid w:val="001F112F"/>
    <w:rsid w:val="001F18CF"/>
    <w:rsid w:val="00247C22"/>
    <w:rsid w:val="0025699D"/>
    <w:rsid w:val="00261DC1"/>
    <w:rsid w:val="002C4A51"/>
    <w:rsid w:val="002E3185"/>
    <w:rsid w:val="00325D57"/>
    <w:rsid w:val="00347938"/>
    <w:rsid w:val="00442E77"/>
    <w:rsid w:val="00466574"/>
    <w:rsid w:val="004836DC"/>
    <w:rsid w:val="00483FE0"/>
    <w:rsid w:val="004B6945"/>
    <w:rsid w:val="00513EA2"/>
    <w:rsid w:val="0055183B"/>
    <w:rsid w:val="00560D31"/>
    <w:rsid w:val="00567104"/>
    <w:rsid w:val="0057006B"/>
    <w:rsid w:val="005812E4"/>
    <w:rsid w:val="00595FDC"/>
    <w:rsid w:val="005A4215"/>
    <w:rsid w:val="005D093C"/>
    <w:rsid w:val="00643F0A"/>
    <w:rsid w:val="00650D94"/>
    <w:rsid w:val="006D6199"/>
    <w:rsid w:val="006E006E"/>
    <w:rsid w:val="00727D7C"/>
    <w:rsid w:val="007D1113"/>
    <w:rsid w:val="007D6B1B"/>
    <w:rsid w:val="007E4B0D"/>
    <w:rsid w:val="007F2274"/>
    <w:rsid w:val="00832354"/>
    <w:rsid w:val="0089524E"/>
    <w:rsid w:val="008D5723"/>
    <w:rsid w:val="00940AA3"/>
    <w:rsid w:val="00973FB6"/>
    <w:rsid w:val="009A0B96"/>
    <w:rsid w:val="009B5496"/>
    <w:rsid w:val="00A0208E"/>
    <w:rsid w:val="00A42C87"/>
    <w:rsid w:val="00A63656"/>
    <w:rsid w:val="00A67238"/>
    <w:rsid w:val="00AA100D"/>
    <w:rsid w:val="00AD4AEC"/>
    <w:rsid w:val="00AE2859"/>
    <w:rsid w:val="00B10DAE"/>
    <w:rsid w:val="00B23681"/>
    <w:rsid w:val="00C3116A"/>
    <w:rsid w:val="00C34D94"/>
    <w:rsid w:val="00C51925"/>
    <w:rsid w:val="00D3395E"/>
    <w:rsid w:val="00D44A50"/>
    <w:rsid w:val="00D64B1D"/>
    <w:rsid w:val="00D8326C"/>
    <w:rsid w:val="00E51F3C"/>
    <w:rsid w:val="00FB5530"/>
    <w:rsid w:val="00FC72AE"/>
    <w:rsid w:val="00FD7882"/>
    <w:rsid w:val="015AEB5B"/>
    <w:rsid w:val="03001336"/>
    <w:rsid w:val="0303FD1B"/>
    <w:rsid w:val="03B71FD3"/>
    <w:rsid w:val="041DE11F"/>
    <w:rsid w:val="047DA097"/>
    <w:rsid w:val="04D5E549"/>
    <w:rsid w:val="069C2C41"/>
    <w:rsid w:val="06CC2000"/>
    <w:rsid w:val="06FCB921"/>
    <w:rsid w:val="07891D84"/>
    <w:rsid w:val="0883A310"/>
    <w:rsid w:val="098030BC"/>
    <w:rsid w:val="09B816B1"/>
    <w:rsid w:val="0A4889F2"/>
    <w:rsid w:val="0B71D0CC"/>
    <w:rsid w:val="0BCB6435"/>
    <w:rsid w:val="0BCD53FF"/>
    <w:rsid w:val="0C285429"/>
    <w:rsid w:val="0D19E6F2"/>
    <w:rsid w:val="0D832151"/>
    <w:rsid w:val="0E3332AB"/>
    <w:rsid w:val="0F1E3201"/>
    <w:rsid w:val="10A87563"/>
    <w:rsid w:val="1116D7F7"/>
    <w:rsid w:val="113B2FC0"/>
    <w:rsid w:val="1167780C"/>
    <w:rsid w:val="1184C9F3"/>
    <w:rsid w:val="12E40DC0"/>
    <w:rsid w:val="13A83E44"/>
    <w:rsid w:val="13F862F2"/>
    <w:rsid w:val="14184358"/>
    <w:rsid w:val="14842A34"/>
    <w:rsid w:val="148561EB"/>
    <w:rsid w:val="14DEE2DD"/>
    <w:rsid w:val="158D24FD"/>
    <w:rsid w:val="16E28509"/>
    <w:rsid w:val="17CEA182"/>
    <w:rsid w:val="1857C667"/>
    <w:rsid w:val="19018659"/>
    <w:rsid w:val="19BA92EA"/>
    <w:rsid w:val="19D4DFF7"/>
    <w:rsid w:val="19F2CB28"/>
    <w:rsid w:val="19F9A324"/>
    <w:rsid w:val="1A24C028"/>
    <w:rsid w:val="1A6FA194"/>
    <w:rsid w:val="1AAACF33"/>
    <w:rsid w:val="1B53ED34"/>
    <w:rsid w:val="1DBE4E90"/>
    <w:rsid w:val="1DE82F4B"/>
    <w:rsid w:val="1E23DB12"/>
    <w:rsid w:val="1FCCE4E0"/>
    <w:rsid w:val="20C574A4"/>
    <w:rsid w:val="215C41C4"/>
    <w:rsid w:val="21BF3CD0"/>
    <w:rsid w:val="21C1B46C"/>
    <w:rsid w:val="22B26160"/>
    <w:rsid w:val="23C951CC"/>
    <w:rsid w:val="23E66569"/>
    <w:rsid w:val="2405D062"/>
    <w:rsid w:val="2407AC35"/>
    <w:rsid w:val="240DFAD4"/>
    <w:rsid w:val="25360051"/>
    <w:rsid w:val="26507EAC"/>
    <w:rsid w:val="27AC8DB8"/>
    <w:rsid w:val="27CA1DBA"/>
    <w:rsid w:val="29EAA4B4"/>
    <w:rsid w:val="2AB18712"/>
    <w:rsid w:val="2AD6CB32"/>
    <w:rsid w:val="2BDC9AD4"/>
    <w:rsid w:val="2CB29F9B"/>
    <w:rsid w:val="2CD03171"/>
    <w:rsid w:val="30E71397"/>
    <w:rsid w:val="310A6694"/>
    <w:rsid w:val="310F3E1A"/>
    <w:rsid w:val="3127582B"/>
    <w:rsid w:val="31B98182"/>
    <w:rsid w:val="32606EF9"/>
    <w:rsid w:val="32686F26"/>
    <w:rsid w:val="3337BCD5"/>
    <w:rsid w:val="339A3CAD"/>
    <w:rsid w:val="34FBD0D2"/>
    <w:rsid w:val="36039324"/>
    <w:rsid w:val="37A9615C"/>
    <w:rsid w:val="38B72F1B"/>
    <w:rsid w:val="391CA583"/>
    <w:rsid w:val="3A005E49"/>
    <w:rsid w:val="3B9E4790"/>
    <w:rsid w:val="3C416A4A"/>
    <w:rsid w:val="3C9DBA24"/>
    <w:rsid w:val="3D145EBF"/>
    <w:rsid w:val="3D90B5E7"/>
    <w:rsid w:val="3EFDF32C"/>
    <w:rsid w:val="3F78A59E"/>
    <w:rsid w:val="4222100B"/>
    <w:rsid w:val="42839A82"/>
    <w:rsid w:val="4321CFA4"/>
    <w:rsid w:val="43298DF6"/>
    <w:rsid w:val="4378CBE7"/>
    <w:rsid w:val="4484EA91"/>
    <w:rsid w:val="449C04BB"/>
    <w:rsid w:val="44C9E8E3"/>
    <w:rsid w:val="45639C45"/>
    <w:rsid w:val="462FB553"/>
    <w:rsid w:val="46C11A8B"/>
    <w:rsid w:val="477B9AC1"/>
    <w:rsid w:val="485BDC9D"/>
    <w:rsid w:val="48A53CA9"/>
    <w:rsid w:val="4A1D4188"/>
    <w:rsid w:val="4AF7CB92"/>
    <w:rsid w:val="4B663B75"/>
    <w:rsid w:val="4CF2262E"/>
    <w:rsid w:val="4D60E67E"/>
    <w:rsid w:val="4D7E076B"/>
    <w:rsid w:val="4D9B6999"/>
    <w:rsid w:val="4DCF76ED"/>
    <w:rsid w:val="4E50F2D9"/>
    <w:rsid w:val="4F454AC5"/>
    <w:rsid w:val="4FA876CC"/>
    <w:rsid w:val="50750E3A"/>
    <w:rsid w:val="50A0973C"/>
    <w:rsid w:val="50C9B4A1"/>
    <w:rsid w:val="50D4FF19"/>
    <w:rsid w:val="51173663"/>
    <w:rsid w:val="51C2E54C"/>
    <w:rsid w:val="51F9E7F2"/>
    <w:rsid w:val="52506372"/>
    <w:rsid w:val="527040FF"/>
    <w:rsid w:val="52C49981"/>
    <w:rsid w:val="550C90AB"/>
    <w:rsid w:val="5534CB7B"/>
    <w:rsid w:val="55FB7746"/>
    <w:rsid w:val="560EF080"/>
    <w:rsid w:val="588C6E38"/>
    <w:rsid w:val="58ECC4B6"/>
    <w:rsid w:val="595E994B"/>
    <w:rsid w:val="596A238F"/>
    <w:rsid w:val="596C73CB"/>
    <w:rsid w:val="59EF23F6"/>
    <w:rsid w:val="5C20F9CD"/>
    <w:rsid w:val="5C32C075"/>
    <w:rsid w:val="5DD9F86F"/>
    <w:rsid w:val="5E8173A0"/>
    <w:rsid w:val="6032B466"/>
    <w:rsid w:val="60FB50F7"/>
    <w:rsid w:val="611E7CBD"/>
    <w:rsid w:val="61F8DC0D"/>
    <w:rsid w:val="63ABD263"/>
    <w:rsid w:val="63CFBC6D"/>
    <w:rsid w:val="64774E5C"/>
    <w:rsid w:val="65C97694"/>
    <w:rsid w:val="66E0E492"/>
    <w:rsid w:val="671D7035"/>
    <w:rsid w:val="67233F8B"/>
    <w:rsid w:val="672CDD37"/>
    <w:rsid w:val="6987B744"/>
    <w:rsid w:val="699235A4"/>
    <w:rsid w:val="69F57449"/>
    <w:rsid w:val="6A8ED8E6"/>
    <w:rsid w:val="6C7757BA"/>
    <w:rsid w:val="6CD35E48"/>
    <w:rsid w:val="6D2192F3"/>
    <w:rsid w:val="6D91F3B9"/>
    <w:rsid w:val="6DE8F902"/>
    <w:rsid w:val="6E9D3DED"/>
    <w:rsid w:val="6F32A121"/>
    <w:rsid w:val="6F95FD60"/>
    <w:rsid w:val="711EDFA0"/>
    <w:rsid w:val="719C1EE0"/>
    <w:rsid w:val="721D13B6"/>
    <w:rsid w:val="72AAC9A7"/>
    <w:rsid w:val="745D424F"/>
    <w:rsid w:val="74694E0C"/>
    <w:rsid w:val="7501FB65"/>
    <w:rsid w:val="75031115"/>
    <w:rsid w:val="75A66E2F"/>
    <w:rsid w:val="767A7E43"/>
    <w:rsid w:val="789A2F8F"/>
    <w:rsid w:val="7903A339"/>
    <w:rsid w:val="7A50C761"/>
    <w:rsid w:val="7B0899BF"/>
    <w:rsid w:val="7B1F5658"/>
    <w:rsid w:val="7B79AC19"/>
    <w:rsid w:val="7B811388"/>
    <w:rsid w:val="7C40A83F"/>
    <w:rsid w:val="7C934B1B"/>
    <w:rsid w:val="7D9FD7E0"/>
    <w:rsid w:val="7E0DB87E"/>
    <w:rsid w:val="7E63ACB1"/>
    <w:rsid w:val="7F586A51"/>
    <w:rsid w:val="7FB0F3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10BAD"/>
  <w15:docId w15:val="{DC7E9B05-96D1-478D-B616-A359EEE7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681"/>
  </w:style>
  <w:style w:type="paragraph" w:styleId="Overskrift1">
    <w:name w:val="heading 1"/>
    <w:basedOn w:val="Normal"/>
    <w:next w:val="Normal"/>
    <w:link w:val="Overskrift1Tegn"/>
    <w:uiPriority w:val="9"/>
    <w:qFormat/>
    <w:rsid w:val="001F112F"/>
    <w:pPr>
      <w:keepNext/>
      <w:keepLines/>
      <w:spacing w:after="120" w:line="240" w:lineRule="auto"/>
      <w:outlineLvl w:val="0"/>
    </w:pPr>
    <w:rPr>
      <w:rFonts w:asciiTheme="majorHAnsi" w:eastAsiaTheme="majorEastAsia" w:hAnsiTheme="majorHAnsi" w:cstheme="majorBidi"/>
      <w:color w:val="2A2859" w:themeColor="text2"/>
      <w:sz w:val="28"/>
      <w:szCs w:val="32"/>
    </w:rPr>
  </w:style>
  <w:style w:type="paragraph" w:styleId="Overskrift2">
    <w:name w:val="heading 2"/>
    <w:basedOn w:val="Normal"/>
    <w:next w:val="Normal"/>
    <w:link w:val="Overskrift2Tegn"/>
    <w:uiPriority w:val="9"/>
    <w:qFormat/>
    <w:rsid w:val="006E006E"/>
    <w:pPr>
      <w:keepNext/>
      <w:keepLines/>
      <w:spacing w:after="0"/>
      <w:outlineLvl w:val="1"/>
    </w:pPr>
    <w:rPr>
      <w:rFonts w:asciiTheme="majorHAnsi" w:eastAsiaTheme="majorEastAsia" w:hAnsiTheme="majorHAnsi" w:cstheme="majorBidi"/>
      <w:b/>
      <w:color w:val="000000" w:themeColor="text1"/>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D7882"/>
    <w:rPr>
      <w:rFonts w:asciiTheme="majorHAnsi" w:eastAsiaTheme="majorEastAsia" w:hAnsiTheme="majorHAnsi" w:cstheme="majorBidi"/>
      <w:color w:val="2A2859" w:themeColor="text2"/>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semiHidde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semiHidden/>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FD7882"/>
    <w:rPr>
      <w:rFonts w:asciiTheme="majorHAnsi" w:eastAsiaTheme="majorEastAsia" w:hAnsiTheme="majorHAnsi" w:cstheme="majorBidi"/>
      <w:b/>
      <w:color w:val="000000" w:themeColor="text1"/>
      <w:sz w:val="20"/>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styleId="Listeavsnitt">
    <w:name w:val="List Paragraph"/>
    <w:basedOn w:val="Normal"/>
    <w:uiPriority w:val="34"/>
    <w:qFormat/>
    <w:rsid w:val="00B23681"/>
    <w:pPr>
      <w:ind w:left="720"/>
      <w:contextualSpacing/>
    </w:pPr>
  </w:style>
  <w:style w:type="paragraph" w:styleId="Fotnotetekst">
    <w:name w:val="footnote text"/>
    <w:basedOn w:val="Normal"/>
    <w:link w:val="FotnotetekstTegn"/>
    <w:uiPriority w:val="99"/>
    <w:semiHidden/>
    <w:unhideWhenUsed/>
    <w:rsid w:val="00B23681"/>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B23681"/>
    <w:rPr>
      <w:sz w:val="20"/>
      <w:szCs w:val="20"/>
    </w:rPr>
  </w:style>
  <w:style w:type="character" w:styleId="Fotnotereferanse">
    <w:name w:val="footnote reference"/>
    <w:basedOn w:val="Standardskriftforavsnitt"/>
    <w:uiPriority w:val="99"/>
    <w:semiHidden/>
    <w:unhideWhenUsed/>
    <w:rsid w:val="00B23681"/>
    <w:rPr>
      <w:vertAlign w:val="superscript"/>
    </w:rPr>
  </w:style>
  <w:style w:type="character" w:styleId="Hyperkobling">
    <w:name w:val="Hyperlink"/>
    <w:basedOn w:val="Standardskriftforavsnitt"/>
    <w:uiPriority w:val="99"/>
    <w:unhideWhenUsed/>
    <w:rsid w:val="00B23681"/>
    <w:rPr>
      <w:color w:val="000000" w:themeColor="hyperlink"/>
      <w:u w:val="single"/>
    </w:rPr>
  </w:style>
  <w:style w:type="character" w:customStyle="1" w:styleId="diy96o5h">
    <w:name w:val="diy96o5h"/>
    <w:basedOn w:val="Standardskriftforavsnitt"/>
    <w:rsid w:val="00B23681"/>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 w:type="character" w:styleId="Fulgthyperkobling">
    <w:name w:val="FollowedHyperlink"/>
    <w:basedOn w:val="Standardskriftforavsnitt"/>
    <w:uiPriority w:val="99"/>
    <w:semiHidden/>
    <w:unhideWhenUsed/>
    <w:rsid w:val="0089524E"/>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slo.kommune.no/get-file/1127599/d007e844bec67f692e805b512c0c35b33d906863b15785a36ed1b128aa616ff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oslo.kommune.no/get-file/1127599/d007e844bec67f692e805b512c0c35b33d906863b15785a36ed1b128aa616ff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375B9AEAB115845B59FFE88DC1D362F" ma:contentTypeVersion="16" ma:contentTypeDescription="Opprett et nytt dokument." ma:contentTypeScope="" ma:versionID="36fbcfc57041431b4a62ebd004c9a36b">
  <xsd:schema xmlns:xsd="http://www.w3.org/2001/XMLSchema" xmlns:xs="http://www.w3.org/2001/XMLSchema" xmlns:p="http://schemas.microsoft.com/office/2006/metadata/properties" xmlns:ns2="36bea566-3895-4a2d-aa41-99546cdc48dd" xmlns:ns3="ae12d970-5f64-4ab0-8124-069e9531f902" targetNamespace="http://schemas.microsoft.com/office/2006/metadata/properties" ma:root="true" ma:fieldsID="0cedad9bc1bf000399565c1e162ac529" ns2:_="" ns3:_="">
    <xsd:import namespace="36bea566-3895-4a2d-aa41-99546cdc48dd"/>
    <xsd:import namespace="ae12d970-5f64-4ab0-8124-069e9531f9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Tidspunkt_x0020_for_x0020_evaluering" minOccurs="0"/>
                <xsd:element ref="ns2:MediaServiceLocation" minOccurs="0"/>
                <xsd:element ref="ns2:Kommentar" minOccurs="0"/>
                <xsd:element ref="ns2: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bea566-3895-4a2d-aa41-99546cdc48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Tidspunkt_x0020_for_x0020_evaluering" ma:index="20" nillable="true" ma:displayName="Tidspunkt for evaluering" ma:internalName="Tidspunkt_x0020_for_x0020_evaluering">
      <xsd:simpleType>
        <xsd:restriction base="dms:Choice">
          <xsd:enumeration value="Tirsdag 3. mars kl 9.00 - 13.30"/>
          <xsd:enumeration value="Valg 2"/>
          <xsd:enumeration value="Valg 3"/>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Sortering" ma:index="23" nillable="true" ma:displayName="Sortering" ma:format="Dropdown" ma:internalName="Sorte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12d970-5f64-4ab0-8124-069e9531f9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9ce5833-a001-4734-bfcc-e82839c56e2d}" ma:internalName="TaxCatchAll" ma:showField="CatchAllData" ma:web="ae12d970-5f64-4ab0-8124-069e9531f9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root>
</file>

<file path=customXml/item4.xml><?xml version="1.0" encoding="utf-8"?>
<p:properties xmlns:p="http://schemas.microsoft.com/office/2006/metadata/properties" xmlns:xsi="http://www.w3.org/2001/XMLSchema-instance" xmlns:pc="http://schemas.microsoft.com/office/infopath/2007/PartnerControls">
  <documentManagement>
    <TaxCatchAll xmlns="ae12d970-5f64-4ab0-8124-069e9531f902" xsi:nil="true"/>
    <lcf76f155ced4ddcb4097134ff3c332f xmlns="36bea566-3895-4a2d-aa41-99546cdc48dd">
      <Terms xmlns="http://schemas.microsoft.com/office/infopath/2007/PartnerControls"/>
    </lcf76f155ced4ddcb4097134ff3c332f>
    <Tidspunkt_x0020_for_x0020_evaluering xmlns="36bea566-3895-4a2d-aa41-99546cdc48dd" xsi:nil="true"/>
    <Kommentar xmlns="36bea566-3895-4a2d-aa41-99546cdc48dd" xsi:nil="true"/>
    <Sortering xmlns="36bea566-3895-4a2d-aa41-99546cdc48d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CF3E7-B13E-4F88-81CC-D04D38D79B7B}">
  <ds:schemaRefs>
    <ds:schemaRef ds:uri="http://schemas.openxmlformats.org/officeDocument/2006/bibliography"/>
  </ds:schemaRefs>
</ds:datastoreItem>
</file>

<file path=customXml/itemProps2.xml><?xml version="1.0" encoding="utf-8"?>
<ds:datastoreItem xmlns:ds="http://schemas.openxmlformats.org/officeDocument/2006/customXml" ds:itemID="{0E73D9A2-839B-4369-8C05-7B7868ADA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bea566-3895-4a2d-aa41-99546cdc48dd"/>
    <ds:schemaRef ds:uri="ae12d970-5f64-4ab0-8124-069e9531f9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AC1A3-F3AD-4EAF-9E2E-E2FB94C30E62}">
  <ds:schemaRefs/>
</ds:datastoreItem>
</file>

<file path=customXml/itemProps4.xml><?xml version="1.0" encoding="utf-8"?>
<ds:datastoreItem xmlns:ds="http://schemas.openxmlformats.org/officeDocument/2006/customXml" ds:itemID="{A5126BE2-D08A-451B-9A29-E6232BC08C52}">
  <ds:schemaRefs>
    <ds:schemaRef ds:uri="http://schemas.microsoft.com/office/2006/metadata/properties"/>
    <ds:schemaRef ds:uri="http://schemas.microsoft.com/office/2006/documentManagement/types"/>
    <ds:schemaRef ds:uri="ae12d970-5f64-4ab0-8124-069e9531f902"/>
    <ds:schemaRef ds:uri="http://purl.org/dc/dcmitype/"/>
    <ds:schemaRef ds:uri="36bea566-3895-4a2d-aa41-99546cdc48dd"/>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EF539033-1C33-4A91-B5AB-E1B7ACD72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0</TotalTime>
  <Pages>3</Pages>
  <Words>751</Words>
  <Characters>3985</Characters>
  <Application>Microsoft Office Word</Application>
  <DocSecurity>0</DocSecurity>
  <Lines>33</Lines>
  <Paragraphs>9</Paragraphs>
  <ScaleCrop>false</ScaleCrop>
  <Company>Oslo kommune</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Ida Aarhus</dc:creator>
  <cp:lastModifiedBy>Hennie Augustin Milde</cp:lastModifiedBy>
  <cp:revision>2</cp:revision>
  <dcterms:created xsi:type="dcterms:W3CDTF">2026-05-04T12:01:00Z</dcterms:created>
  <dcterms:modified xsi:type="dcterms:W3CDTF">2026-05-04T12:01:00Z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2022-02-04T10:38:11Z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d0a39d9f-bf13-4784-900d-dc608d8b13e0</vt:lpwstr>
  </property>
  <property fmtid="{D5CDD505-2E9C-101B-9397-08002B2CF9AE}" pid="9" name="MSIP_Label_7a2396b7-5846-48ff-8468-5f49f8ad722a_ContentBits">
    <vt:lpwstr>0</vt:lpwstr>
  </property>
  <property fmtid="{D5CDD505-2E9C-101B-9397-08002B2CF9AE}" pid="10" name="ContentTypeId">
    <vt:lpwstr>0x0101001375B9AEAB115845B59FFE88DC1D362F</vt:lpwstr>
  </property>
  <property fmtid="{D5CDD505-2E9C-101B-9397-08002B2CF9AE}" pid="11" name="Order">
    <vt:r8>695200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ies>
</file>